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DCD38" w14:textId="27A0F7E1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3A00C3">
        <w:rPr>
          <w:rFonts w:cs="Arial"/>
        </w:rPr>
        <w:t xml:space="preserve"> 4302-0128/2024-2</w:t>
      </w:r>
    </w:p>
    <w:p w14:paraId="4E069670" w14:textId="17A48EB8" w:rsidR="0040376D" w:rsidRPr="006A4216" w:rsidRDefault="0040376D" w:rsidP="0040376D">
      <w:pPr>
        <w:rPr>
          <w:rFonts w:cs="Arial"/>
        </w:rPr>
      </w:pPr>
      <w:r w:rsidRPr="003D0D5D">
        <w:rPr>
          <w:rFonts w:cs="Arial"/>
        </w:rPr>
        <w:t>JN</w:t>
      </w:r>
      <w:r>
        <w:rPr>
          <w:rFonts w:cs="Arial"/>
        </w:rPr>
        <w:t xml:space="preserve"> BR</w:t>
      </w:r>
      <w:r w:rsidRPr="003D0D5D">
        <w:rPr>
          <w:rFonts w:cs="Arial"/>
        </w:rPr>
        <w:t>:</w:t>
      </w:r>
      <w:r w:rsidR="003A00C3">
        <w:rPr>
          <w:rFonts w:cs="Arial"/>
        </w:rPr>
        <w:t xml:space="preserve"> 2024-243</w:t>
      </w:r>
      <w:r w:rsidRPr="003D0D5D">
        <w:rPr>
          <w:rFonts w:cs="Arial"/>
        </w:rPr>
        <w:t xml:space="preserve"> </w:t>
      </w:r>
    </w:p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26"/>
        <w:gridCol w:w="2643"/>
        <w:gridCol w:w="3852"/>
        <w:gridCol w:w="1842"/>
        <w:gridCol w:w="1843"/>
        <w:gridCol w:w="2126"/>
        <w:gridCol w:w="1919"/>
      </w:tblGrid>
      <w:tr w:rsidR="0040376D" w:rsidRPr="006A4216" w14:paraId="74965B54" w14:textId="77777777" w:rsidTr="003A00C3">
        <w:trPr>
          <w:gridAfter w:val="1"/>
          <w:wAfter w:w="1919" w:type="dxa"/>
          <w:trHeight w:val="311"/>
        </w:trPr>
        <w:tc>
          <w:tcPr>
            <w:tcW w:w="1826" w:type="dxa"/>
            <w:vAlign w:val="center"/>
          </w:tcPr>
          <w:p w14:paraId="6736518E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3" w:type="dxa"/>
            <w:vAlign w:val="center"/>
          </w:tcPr>
          <w:p w14:paraId="29E39EE9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52" w:type="dxa"/>
            <w:vAlign w:val="center"/>
          </w:tcPr>
          <w:p w14:paraId="1C5420D2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  <w:vAlign w:val="center"/>
          </w:tcPr>
          <w:p w14:paraId="627BD96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4450185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vAlign w:val="center"/>
          </w:tcPr>
          <w:p w14:paraId="4FC285DD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3A00C3" w:rsidRPr="0073420D" w14:paraId="4DEC3E1C" w14:textId="77777777" w:rsidTr="003A00C3">
        <w:trPr>
          <w:gridAfter w:val="1"/>
          <w:wAfter w:w="1919" w:type="dxa"/>
          <w:trHeight w:val="567"/>
        </w:trPr>
        <w:tc>
          <w:tcPr>
            <w:tcW w:w="1826" w:type="dxa"/>
          </w:tcPr>
          <w:p w14:paraId="473AA2DF" w14:textId="77777777" w:rsidR="003A00C3" w:rsidRPr="0073420D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2643" w:type="dxa"/>
            <w:vAlign w:val="center"/>
          </w:tcPr>
          <w:p w14:paraId="2F871A82" w14:textId="77777777" w:rsidR="003A00C3" w:rsidRPr="0073420D" w:rsidRDefault="003A00C3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52" w:type="dxa"/>
            <w:vAlign w:val="center"/>
          </w:tcPr>
          <w:p w14:paraId="3A4EFA2C" w14:textId="600FDD6A" w:rsidR="003A00C3" w:rsidRPr="001761BB" w:rsidRDefault="003A00C3" w:rsidP="00255A64">
            <w:pPr>
              <w:jc w:val="center"/>
              <w:rPr>
                <w:sz w:val="20"/>
                <w:szCs w:val="20"/>
              </w:rPr>
            </w:pPr>
            <w:r w:rsidRPr="001761BB">
              <w:rPr>
                <w:sz w:val="20"/>
                <w:szCs w:val="20"/>
              </w:rPr>
              <w:t xml:space="preserve">Vrsta dela/storitve </w:t>
            </w:r>
          </w:p>
          <w:p w14:paraId="02E04926" w14:textId="77777777" w:rsidR="003A00C3" w:rsidRPr="0073420D" w:rsidRDefault="003A00C3" w:rsidP="00255A64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1842" w:type="dxa"/>
            <w:vAlign w:val="center"/>
          </w:tcPr>
          <w:p w14:paraId="7281215C" w14:textId="77777777" w:rsidR="003A00C3" w:rsidRPr="001542F2" w:rsidRDefault="003A00C3" w:rsidP="003A00C3">
            <w:pPr>
              <w:jc w:val="center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Delež, ki bo izveden s strani sodelujočega podjetja</w:t>
            </w:r>
          </w:p>
          <w:p w14:paraId="4E9EBC32" w14:textId="45553FE6" w:rsidR="003A00C3" w:rsidRPr="0073420D" w:rsidRDefault="003A00C3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E2D7B6C" w14:textId="77777777" w:rsidR="003A00C3" w:rsidRDefault="003A00C3" w:rsidP="003A00C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1E4BF7D" w:rsidR="003A00C3" w:rsidRPr="0073420D" w:rsidRDefault="003A00C3" w:rsidP="003A00C3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14:paraId="264A87E6" w14:textId="77777777" w:rsidR="003A00C3" w:rsidRPr="0073420D" w:rsidRDefault="003A00C3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3A00C3" w:rsidRPr="0073420D" w:rsidRDefault="003A00C3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A00C3" w:rsidRPr="006A4216" w14:paraId="08AD3A77" w14:textId="77777777" w:rsidTr="003A00C3">
        <w:trPr>
          <w:gridAfter w:val="1"/>
          <w:wAfter w:w="1919" w:type="dxa"/>
          <w:trHeight w:val="293"/>
        </w:trPr>
        <w:tc>
          <w:tcPr>
            <w:tcW w:w="1826" w:type="dxa"/>
            <w:vAlign w:val="center"/>
          </w:tcPr>
          <w:p w14:paraId="7B178652" w14:textId="77777777" w:rsidR="003A00C3" w:rsidRPr="006A4216" w:rsidRDefault="003A00C3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3" w:type="dxa"/>
          </w:tcPr>
          <w:p w14:paraId="5088E2F0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3852" w:type="dxa"/>
          </w:tcPr>
          <w:p w14:paraId="21B34DC5" w14:textId="77777777" w:rsidR="003A00C3" w:rsidRPr="006A4216" w:rsidRDefault="003A00C3" w:rsidP="00255A6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2" w:type="dxa"/>
          </w:tcPr>
          <w:p w14:paraId="76BB4E5D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0ABA30C9" w14:textId="77777777" w:rsidR="003A00C3" w:rsidRPr="006A4216" w:rsidRDefault="003A00C3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23EE512F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</w:tr>
      <w:tr w:rsidR="003A00C3" w:rsidRPr="006A4216" w14:paraId="0A1B6D06" w14:textId="77777777" w:rsidTr="003A00C3">
        <w:trPr>
          <w:gridAfter w:val="1"/>
          <w:wAfter w:w="1919" w:type="dxa"/>
          <w:trHeight w:val="283"/>
        </w:trPr>
        <w:tc>
          <w:tcPr>
            <w:tcW w:w="1826" w:type="dxa"/>
            <w:vAlign w:val="center"/>
          </w:tcPr>
          <w:p w14:paraId="78A89828" w14:textId="77777777" w:rsidR="003A00C3" w:rsidRPr="006A4216" w:rsidRDefault="003A00C3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3" w:type="dxa"/>
          </w:tcPr>
          <w:p w14:paraId="76E227D2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3852" w:type="dxa"/>
          </w:tcPr>
          <w:p w14:paraId="79620250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FFFB4CB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C7A1CB" w14:textId="77777777" w:rsidR="003A00C3" w:rsidRPr="006A4216" w:rsidRDefault="003A00C3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896BE9D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</w:tr>
      <w:tr w:rsidR="003A00C3" w:rsidRPr="006A4216" w14:paraId="26F6C176" w14:textId="77777777" w:rsidTr="003A00C3">
        <w:trPr>
          <w:gridAfter w:val="1"/>
          <w:wAfter w:w="1919" w:type="dxa"/>
          <w:trHeight w:val="273"/>
        </w:trPr>
        <w:tc>
          <w:tcPr>
            <w:tcW w:w="1826" w:type="dxa"/>
            <w:vAlign w:val="center"/>
          </w:tcPr>
          <w:p w14:paraId="59322671" w14:textId="77777777" w:rsidR="003A00C3" w:rsidRPr="006A4216" w:rsidRDefault="003A00C3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3" w:type="dxa"/>
          </w:tcPr>
          <w:p w14:paraId="73F99DC8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3852" w:type="dxa"/>
          </w:tcPr>
          <w:p w14:paraId="529C67FB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54DE073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7A87492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48CC1E3" w14:textId="77777777" w:rsidR="003A00C3" w:rsidRPr="006A4216" w:rsidRDefault="003A00C3" w:rsidP="00255A64">
            <w:pPr>
              <w:rPr>
                <w:sz w:val="20"/>
                <w:szCs w:val="20"/>
              </w:rPr>
            </w:pPr>
          </w:p>
        </w:tc>
      </w:tr>
      <w:tr w:rsidR="0040376D" w:rsidRPr="006A4216" w14:paraId="33137B9F" w14:textId="77777777" w:rsidTr="003A00C3">
        <w:trPr>
          <w:trHeight w:val="271"/>
        </w:trPr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3852" w:type="dxa"/>
            <w:tcBorders>
              <w:left w:val="single" w:sz="4" w:space="0" w:color="auto"/>
            </w:tcBorders>
            <w:vAlign w:val="center"/>
          </w:tcPr>
          <w:p w14:paraId="647D3796" w14:textId="58EEBE5E" w:rsidR="0040376D" w:rsidRPr="006A4216" w:rsidRDefault="0040376D" w:rsidP="003A00C3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="003A00C3" w:rsidRPr="003A00C3">
              <w:rPr>
                <w:sz w:val="20"/>
                <w:szCs w:val="20"/>
              </w:rPr>
              <w:t>(</w:t>
            </w:r>
            <w:proofErr w:type="spellStart"/>
            <w:r w:rsidRPr="003A00C3">
              <w:rPr>
                <w:sz w:val="20"/>
                <w:szCs w:val="20"/>
              </w:rPr>
              <w:t>max</w:t>
            </w:r>
            <w:proofErr w:type="spellEnd"/>
            <w:r w:rsidRPr="003A00C3">
              <w:rPr>
                <w:sz w:val="20"/>
                <w:szCs w:val="20"/>
              </w:rPr>
              <w:t>. 100%)</w:t>
            </w:r>
            <w:r w:rsidR="003A00C3">
              <w:rPr>
                <w:sz w:val="20"/>
                <w:szCs w:val="20"/>
              </w:rPr>
              <w:t>: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32CA6284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4A84EB65" w14:textId="77777777" w:rsidR="007E2A23" w:rsidRDefault="007E2A23" w:rsidP="0040376D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13BCBBFF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8161D" w14:textId="77777777" w:rsidR="0075128C" w:rsidRDefault="0075128C">
      <w:r>
        <w:separator/>
      </w:r>
    </w:p>
  </w:endnote>
  <w:endnote w:type="continuationSeparator" w:id="0">
    <w:p w14:paraId="49165ADD" w14:textId="77777777" w:rsidR="0075128C" w:rsidRDefault="0075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6F3439E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A00C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761B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079CDC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8AF86" w14:textId="77777777" w:rsidR="0075128C" w:rsidRDefault="0075128C">
      <w:r>
        <w:separator/>
      </w:r>
    </w:p>
  </w:footnote>
  <w:footnote w:type="continuationSeparator" w:id="0">
    <w:p w14:paraId="4D74AA70" w14:textId="77777777" w:rsidR="0075128C" w:rsidRDefault="0075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761BB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A00C3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2A23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6F6594FA-AD5F-4C4D-9323-B03C8AC33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ACB93-13A7-4B24-8C84-0B893FC6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216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56</cp:revision>
  <cp:lastPrinted>2024-07-22T07:10:00Z</cp:lastPrinted>
  <dcterms:created xsi:type="dcterms:W3CDTF">2016-05-31T11:25:00Z</dcterms:created>
  <dcterms:modified xsi:type="dcterms:W3CDTF">2024-07-22T07:10:00Z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